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179EE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384F9686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St.Alphege’s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London.</w:t>
      </w:r>
    </w:p>
    <w:p w14:paraId="604E5E48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83D490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7E5B14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</w:t>
      </w: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Will, in which he left 40s for the chancel ceiling, and </w:t>
      </w:r>
      <w:proofErr w:type="gramStart"/>
      <w:r>
        <w:rPr>
          <w:rFonts w:ascii="Times New Roman" w:hAnsi="Times New Roman" w:cs="Times New Roman"/>
          <w:sz w:val="24"/>
          <w:szCs w:val="24"/>
        </w:rPr>
        <w:t>bequests</w:t>
      </w:r>
      <w:proofErr w:type="gramEnd"/>
    </w:p>
    <w:p w14:paraId="3778BBAC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Eggesfeld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John Charteris(q.v.) and William Unknown,</w:t>
      </w:r>
    </w:p>
    <w:p w14:paraId="2DC4922C" w14:textId="77777777" w:rsidR="001F4B08" w:rsidRPr="00215ACD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chaplain(q.v.)</w:t>
      </w:r>
    </w:p>
    <w:p w14:paraId="69286FE8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4F5A13E3" w14:textId="77777777" w:rsidR="001F4B08" w:rsidRDefault="001F4B08" w:rsidP="001F4B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pp.115, 192 and 242)</w:t>
      </w:r>
    </w:p>
    <w:p w14:paraId="4DB9C7ED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</w:t>
      </w:r>
      <w:proofErr w:type="gramStart"/>
      <w:r>
        <w:rPr>
          <w:rFonts w:ascii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hAnsi="Times New Roman" w:cs="Times New Roman"/>
          <w:sz w:val="24"/>
          <w:szCs w:val="24"/>
        </w:rPr>
        <w:t>.p.242)</w:t>
      </w:r>
    </w:p>
    <w:p w14:paraId="6B37AE7B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2D874A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ABFD39" w14:textId="77777777" w:rsidR="001F4B08" w:rsidRDefault="001F4B08" w:rsidP="001F4B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2021</w:t>
      </w:r>
    </w:p>
    <w:p w14:paraId="3C5ACA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CE52A" w14:textId="77777777" w:rsidR="001F4B08" w:rsidRDefault="001F4B08" w:rsidP="009139A6">
      <w:r>
        <w:separator/>
      </w:r>
    </w:p>
  </w:endnote>
  <w:endnote w:type="continuationSeparator" w:id="0">
    <w:p w14:paraId="6B99FC38" w14:textId="77777777" w:rsidR="001F4B08" w:rsidRDefault="001F4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06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26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3F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BD78" w14:textId="77777777" w:rsidR="001F4B08" w:rsidRDefault="001F4B08" w:rsidP="009139A6">
      <w:r>
        <w:separator/>
      </w:r>
    </w:p>
  </w:footnote>
  <w:footnote w:type="continuationSeparator" w:id="0">
    <w:p w14:paraId="6E866353" w14:textId="77777777" w:rsidR="001F4B08" w:rsidRDefault="001F4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C8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4C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6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08"/>
    <w:rsid w:val="000666E0"/>
    <w:rsid w:val="001F4B0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8786F"/>
  <w15:chartTrackingRefBased/>
  <w15:docId w15:val="{BDAD716C-E8DB-4898-BA0E-39411834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2021-06-22T20:44:00Z</dcterms:created>
  <dcterms:modified xsi:type="dcterms:W3CDTF">2021-06-22T20:44:00Z</dcterms:modified>
</cp:coreProperties>
</file>